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447E5D" w14:textId="77777777" w:rsidR="00C65CDD" w:rsidRDefault="00C65CDD" w:rsidP="00C65CDD">
      <w:pPr>
        <w:pStyle w:val="NoSpacing"/>
      </w:pPr>
      <w:r>
        <w:rPr>
          <w:u w:val="single"/>
        </w:rPr>
        <w:t>John FURTHO</w:t>
      </w:r>
      <w:r>
        <w:t xml:space="preserve">   </w:t>
      </w:r>
      <w:proofErr w:type="gramStart"/>
      <w:r>
        <w:t xml:space="preserve">   (</w:t>
      </w:r>
      <w:proofErr w:type="gramEnd"/>
      <w:r>
        <w:t>fl.1463)</w:t>
      </w:r>
    </w:p>
    <w:p w14:paraId="0CB0625F" w14:textId="77777777" w:rsidR="00C65CDD" w:rsidRDefault="00C65CDD" w:rsidP="00C65CDD">
      <w:pPr>
        <w:pStyle w:val="NoSpacing"/>
      </w:pPr>
      <w:r>
        <w:t>of London. Tailor.</w:t>
      </w:r>
    </w:p>
    <w:p w14:paraId="65BA8CE8" w14:textId="77777777" w:rsidR="00C65CDD" w:rsidRDefault="00C65CDD" w:rsidP="00C65CDD">
      <w:pPr>
        <w:pStyle w:val="NoSpacing"/>
      </w:pPr>
    </w:p>
    <w:p w14:paraId="40BC9B8A" w14:textId="77777777" w:rsidR="00C65CDD" w:rsidRDefault="00C65CDD" w:rsidP="00C65CDD">
      <w:pPr>
        <w:pStyle w:val="NoSpacing"/>
      </w:pPr>
    </w:p>
    <w:p w14:paraId="1EA7CF42" w14:textId="77777777" w:rsidR="00C65CDD" w:rsidRDefault="00C65CDD" w:rsidP="00C65CDD">
      <w:pPr>
        <w:pStyle w:val="NoSpacing"/>
      </w:pPr>
      <w:r>
        <w:t xml:space="preserve">  8 Aug.1463</w:t>
      </w:r>
      <w:r>
        <w:tab/>
        <w:t xml:space="preserve">He granted a tenement in the parish of </w:t>
      </w:r>
      <w:proofErr w:type="spellStart"/>
      <w:proofErr w:type="gramStart"/>
      <w:r>
        <w:t>St.Laurence</w:t>
      </w:r>
      <w:proofErr w:type="spellEnd"/>
      <w:proofErr w:type="gramEnd"/>
      <w:r>
        <w:t xml:space="preserve"> Jewry, London,</w:t>
      </w:r>
    </w:p>
    <w:p w14:paraId="26C6CD74" w14:textId="77777777" w:rsidR="00C65CDD" w:rsidRDefault="00C65CDD" w:rsidP="00C65CDD">
      <w:pPr>
        <w:pStyle w:val="NoSpacing"/>
      </w:pPr>
      <w:r>
        <w:tab/>
        <w:t xml:space="preserve">to Henry Luke of London, brewer(q.v.), Agnes, his wife(q.v.), John </w:t>
      </w:r>
      <w:proofErr w:type="spellStart"/>
      <w:r>
        <w:t>Redyng</w:t>
      </w:r>
      <w:proofErr w:type="spellEnd"/>
    </w:p>
    <w:p w14:paraId="33C490A4" w14:textId="77777777" w:rsidR="00C65CDD" w:rsidRDefault="00C65CDD" w:rsidP="00C65CDD">
      <w:pPr>
        <w:pStyle w:val="NoSpacing"/>
      </w:pPr>
      <w:r>
        <w:tab/>
        <w:t>of London, goldsmith(q.v.), and John Cok of London, lorimer(q.v.).</w:t>
      </w:r>
    </w:p>
    <w:p w14:paraId="16EDB195" w14:textId="77777777" w:rsidR="00C65CDD" w:rsidRDefault="00C65CDD" w:rsidP="00C65CDD">
      <w:pPr>
        <w:pStyle w:val="NoSpacing"/>
      </w:pPr>
      <w:r>
        <w:tab/>
        <w:t>(T.N.A. ref. LR 16/8)</w:t>
      </w:r>
    </w:p>
    <w:p w14:paraId="37C257FA" w14:textId="77777777" w:rsidR="00C65CDD" w:rsidRDefault="00C65CDD" w:rsidP="00C65CDD">
      <w:pPr>
        <w:pStyle w:val="NoSpacing"/>
      </w:pPr>
    </w:p>
    <w:p w14:paraId="35B5EA29" w14:textId="77777777" w:rsidR="00C65CDD" w:rsidRDefault="00C65CDD" w:rsidP="00C65CDD">
      <w:pPr>
        <w:pStyle w:val="NoSpacing"/>
      </w:pPr>
    </w:p>
    <w:p w14:paraId="1EE506A8" w14:textId="77777777" w:rsidR="00C65CDD" w:rsidRDefault="00C65CDD" w:rsidP="00C65CDD">
      <w:pPr>
        <w:pStyle w:val="NoSpacing"/>
      </w:pPr>
      <w:r>
        <w:t>16 July 2024</w:t>
      </w:r>
    </w:p>
    <w:p w14:paraId="5E2408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493B0" w14:textId="77777777" w:rsidR="00C65CDD" w:rsidRDefault="00C65CDD" w:rsidP="009139A6">
      <w:r>
        <w:separator/>
      </w:r>
    </w:p>
  </w:endnote>
  <w:endnote w:type="continuationSeparator" w:id="0">
    <w:p w14:paraId="742BFF0C" w14:textId="77777777" w:rsidR="00C65CDD" w:rsidRDefault="00C65C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949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1F7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BFF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9334A" w14:textId="77777777" w:rsidR="00C65CDD" w:rsidRDefault="00C65CDD" w:rsidP="009139A6">
      <w:r>
        <w:separator/>
      </w:r>
    </w:p>
  </w:footnote>
  <w:footnote w:type="continuationSeparator" w:id="0">
    <w:p w14:paraId="46E89E73" w14:textId="77777777" w:rsidR="00C65CDD" w:rsidRDefault="00C65C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EBF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349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92D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CD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AF18FC"/>
    <w:rsid w:val="00BA00AB"/>
    <w:rsid w:val="00C65CDD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6AF47"/>
  <w15:chartTrackingRefBased/>
  <w15:docId w15:val="{5EDFE992-5E5A-40AA-9B9C-92564424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2024-07-17T19:20:00Z</dcterms:created>
  <dcterms:modified xsi:type="dcterms:W3CDTF">2024-07-17T19:21:00Z</dcterms:modified>
</cp:coreProperties>
</file>